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588EE" w14:textId="77777777" w:rsidR="00BF729B" w:rsidRDefault="00BF729B" w:rsidP="00B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ELTON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fl.1469-70)</w:t>
      </w:r>
    </w:p>
    <w:p w14:paraId="01C31690" w14:textId="77777777" w:rsidR="00BF729B" w:rsidRDefault="00BF729B" w:rsidP="00B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4454EC8" w14:textId="77777777" w:rsidR="00BF729B" w:rsidRDefault="00BF729B" w:rsidP="00BF729B">
      <w:pPr>
        <w:pStyle w:val="NoSpacing"/>
        <w:rPr>
          <w:rFonts w:cs="Times New Roman"/>
          <w:szCs w:val="24"/>
        </w:rPr>
      </w:pPr>
    </w:p>
    <w:p w14:paraId="61EC1889" w14:textId="77777777" w:rsidR="00BF729B" w:rsidRDefault="00BF729B" w:rsidP="00BF729B">
      <w:pPr>
        <w:pStyle w:val="NoSpacing"/>
        <w:rPr>
          <w:rFonts w:cs="Times New Roman"/>
          <w:szCs w:val="24"/>
        </w:rPr>
      </w:pPr>
    </w:p>
    <w:p w14:paraId="3976345C" w14:textId="77777777" w:rsidR="00BF729B" w:rsidRDefault="00BF729B" w:rsidP="00B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1469-70</w:t>
      </w:r>
      <w:r>
        <w:rPr>
          <w:rFonts w:cs="Times New Roman"/>
          <w:szCs w:val="24"/>
        </w:rPr>
        <w:tab/>
        <w:t>He paid the fee for M.A. or a higher degree.</w:t>
      </w:r>
    </w:p>
    <w:p w14:paraId="06C3792E" w14:textId="77777777" w:rsidR="00BF729B" w:rsidRDefault="00BF729B" w:rsidP="00B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 xml:space="preserve">, </w:t>
      </w:r>
    </w:p>
    <w:p w14:paraId="140C7F54" w14:textId="77777777" w:rsidR="00BF729B" w:rsidRDefault="00BF729B" w:rsidP="00BF729B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Cambridge University Press, 1922, part I volume II p.100)</w:t>
      </w:r>
    </w:p>
    <w:p w14:paraId="3E7D7409" w14:textId="77777777" w:rsidR="00BF729B" w:rsidRDefault="00BF729B" w:rsidP="00BF729B">
      <w:pPr>
        <w:pStyle w:val="NoSpacing"/>
        <w:rPr>
          <w:rFonts w:cs="Times New Roman"/>
          <w:szCs w:val="24"/>
        </w:rPr>
      </w:pPr>
    </w:p>
    <w:p w14:paraId="6DD951C9" w14:textId="77777777" w:rsidR="00BF729B" w:rsidRDefault="00BF729B" w:rsidP="00BF729B">
      <w:pPr>
        <w:pStyle w:val="NoSpacing"/>
        <w:rPr>
          <w:rFonts w:cs="Times New Roman"/>
          <w:szCs w:val="24"/>
        </w:rPr>
      </w:pPr>
    </w:p>
    <w:p w14:paraId="45238807" w14:textId="77777777" w:rsidR="00BF729B" w:rsidRDefault="00BF729B" w:rsidP="00B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2024</w:t>
      </w:r>
    </w:p>
    <w:p w14:paraId="1E6705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E7EF5" w14:textId="77777777" w:rsidR="00BF729B" w:rsidRDefault="00BF729B" w:rsidP="009139A6">
      <w:r>
        <w:separator/>
      </w:r>
    </w:p>
  </w:endnote>
  <w:endnote w:type="continuationSeparator" w:id="0">
    <w:p w14:paraId="2F8464D5" w14:textId="77777777" w:rsidR="00BF729B" w:rsidRDefault="00BF72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997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77E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C49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048E3" w14:textId="77777777" w:rsidR="00BF729B" w:rsidRDefault="00BF729B" w:rsidP="009139A6">
      <w:r>
        <w:separator/>
      </w:r>
    </w:p>
  </w:footnote>
  <w:footnote w:type="continuationSeparator" w:id="0">
    <w:p w14:paraId="04B737C5" w14:textId="77777777" w:rsidR="00BF729B" w:rsidRDefault="00BF72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33C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ACC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9C7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29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5298"/>
    <w:rsid w:val="00BF729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52A91"/>
  <w15:chartTrackingRefBased/>
  <w15:docId w15:val="{B916D52D-84B7-45ED-B1C2-B101DC463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2024-12-23T20:17:00Z</dcterms:created>
  <dcterms:modified xsi:type="dcterms:W3CDTF">2024-12-23T20:18:00Z</dcterms:modified>
</cp:coreProperties>
</file>